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Bridlington and The Wolds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Bridlington and The Wolds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Bridlington and The Wolds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Bridlington and The Wolds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Bridlington and The Wolds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Bridlington and The Wolds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Bridlington and The Wolds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Bridlington and The Wolds is estimated to be </w:t>
      </w:r>
      <w:r w:rsidRPr="00773DF7">
        <w:rPr>
          <w:rFonts w:ascii="Libre Franklin Light" w:eastAsia="Times New Roman" w:hAnsi="Libre Franklin Light" w:cs="Calibri Light"/>
          <w:b/>
          <w:bCs/>
          <w:color w:val="C45911" w:themeColor="accent2" w:themeShade="BF"/>
        </w:rPr>
        <w:t xml:space="preserve">£999,865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Bridlington and The Wolds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Bridlington and The 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Bridlington and The 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Bridlington and The Wolds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dlington and The Wol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Bridlington and The Wolds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dlington and The Wol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Bridlington and The Wolds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Bridlington and The Wolds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dlington and The Wol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Bridlington and The Wolds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Bridlington and The Wolds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Bridlington and The Wolds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Bridlington and The Wolds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Bridlington and The Wolds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Bridlington and The Wolds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£999,865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Bridlington and The Wolds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£336,807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£24,128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£603,417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£999,865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Bridlington and The Wolds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Bridlington and The Wolds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Bridlington and The 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Bridlington and The 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Bridlington and The 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Bridlington and The 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Bridlington and The Wolds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Bridlington and The Wolds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Bridlington and The Wolds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Bridlington and The Wolds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Bridlington and The Wolds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Bridlington and The Wolds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B5F1E2D-A39A-4273-B50F-3E70F70F6DA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